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2634" w:rsidRDefault="00B12634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B12634" w:rsidRDefault="00B12634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4E6766" w:rsidRPr="00964338" w:rsidRDefault="00B12634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4E6766" w:rsidP="007222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64338">
              <w:rPr>
                <w:color w:val="000000"/>
                <w:sz w:val="18"/>
                <w:szCs w:val="18"/>
              </w:rPr>
              <w:t xml:space="preserve"> 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6433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C1DDA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4E6766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B12634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B12634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4E6766" w:rsidRPr="00964338" w:rsidRDefault="004E6766" w:rsidP="004E6766">
      <w:pPr>
        <w:pStyle w:val="1"/>
      </w:pPr>
    </w:p>
    <w:p w:rsidR="00FB001B" w:rsidRPr="00964338" w:rsidRDefault="00367816" w:rsidP="00367816">
      <w:pPr>
        <w:pStyle w:val="1"/>
        <w:rPr>
          <w:sz w:val="24"/>
        </w:rPr>
      </w:pPr>
      <w:r w:rsidRPr="00964338">
        <w:rPr>
          <w:sz w:val="24"/>
        </w:rPr>
        <w:t>ПРОТОКОЛ</w:t>
      </w:r>
      <w:r w:rsidR="00FB001B" w:rsidRPr="00964338">
        <w:rPr>
          <w:sz w:val="24"/>
        </w:rPr>
        <w:br/>
      </w:r>
      <w:r w:rsidR="004C6E55" w:rsidRPr="00964338">
        <w:rPr>
          <w:sz w:val="24"/>
        </w:rPr>
        <w:t xml:space="preserve">проведения исследований (испытаний) и измерений </w:t>
      </w:r>
      <w:r w:rsidR="00FC4076" w:rsidRPr="00964338">
        <w:rPr>
          <w:sz w:val="24"/>
        </w:rPr>
        <w:t>напряженности</w:t>
      </w:r>
      <w:r w:rsidR="005859B9" w:rsidRPr="00964338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r w:rsidRPr="0096433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64338" w:rsidRDefault="007D3B6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30А- Н - 2327/2020/СОУТ</w:t>
            </w:r>
          </w:p>
        </w:tc>
      </w:tr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883461">
            <w:pPr>
              <w:pStyle w:val="a9"/>
              <w:rPr>
                <w:bCs/>
              </w:rPr>
            </w:pPr>
            <w:r w:rsidRPr="0096433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964338" w:rsidRDefault="00FD2BA8" w:rsidP="00AD14A4">
      <w:r w:rsidRPr="00964338">
        <w:rPr>
          <w:rStyle w:val="a7"/>
        </w:rPr>
        <w:t xml:space="preserve">1. </w:t>
      </w:r>
      <w:r w:rsidR="00FB001B" w:rsidRPr="00964338">
        <w:rPr>
          <w:rStyle w:val="a7"/>
        </w:rPr>
        <w:t xml:space="preserve">Дата проведения </w:t>
      </w:r>
      <w:r w:rsidR="00367816" w:rsidRPr="00964338">
        <w:rPr>
          <w:rStyle w:val="a7"/>
        </w:rPr>
        <w:t xml:space="preserve">измерений </w:t>
      </w:r>
      <w:r w:rsidR="00234932" w:rsidRPr="00964338">
        <w:rPr>
          <w:rStyle w:val="a7"/>
        </w:rPr>
        <w:t>(</w:t>
      </w:r>
      <w:r w:rsidR="00367816" w:rsidRPr="00964338">
        <w:rPr>
          <w:rStyle w:val="a7"/>
        </w:rPr>
        <w:t>оценки</w:t>
      </w:r>
      <w:r w:rsidR="00234932" w:rsidRPr="00964338">
        <w:rPr>
          <w:rStyle w:val="a7"/>
        </w:rPr>
        <w:t>):</w:t>
      </w:r>
      <w:r w:rsidR="00234932" w:rsidRPr="00964338">
        <w:t xml:space="preserve"> </w:t>
      </w:r>
      <w:fldSimple w:instr=" DOCVARIABLE izm_date \* MERGEFORMAT ">
        <w:r w:rsidR="00FC584D">
          <w:t xml:space="preserve">03.11.2020 </w:t>
        </w:r>
      </w:fldSimple>
    </w:p>
    <w:p w:rsidR="00F17946" w:rsidRPr="00964338" w:rsidRDefault="00F17946" w:rsidP="00F17946">
      <w:pPr>
        <w:pStyle w:val="a6"/>
      </w:pPr>
      <w:r w:rsidRPr="00964338">
        <w:t>2. Сведения о работодателе:</w:t>
      </w:r>
    </w:p>
    <w:p w:rsidR="00F17946" w:rsidRPr="00964338" w:rsidRDefault="00F17946" w:rsidP="00F17946">
      <w:r w:rsidRPr="00964338">
        <w:t>2.1. Наименование 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rbtd_name \* MERGEFORMAT </w:instrText>
      </w:r>
      <w:r w:rsidRPr="00964338">
        <w:rPr>
          <w:rStyle w:val="aa"/>
        </w:rPr>
        <w:fldChar w:fldCharType="separate"/>
      </w:r>
      <w:r w:rsidR="007D3B60" w:rsidRPr="007D3B60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2.2. Место нахождения и место осуществления деятельности 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rbtd_adr \* MERGEFORMAT </w:instrText>
      </w:r>
      <w:r w:rsidRPr="00964338">
        <w:rPr>
          <w:rStyle w:val="aa"/>
        </w:rPr>
        <w:fldChar w:fldCharType="separate"/>
      </w:r>
      <w:r w:rsidR="007D3B60" w:rsidRPr="007D3B60">
        <w:rPr>
          <w:rStyle w:val="aa"/>
        </w:rPr>
        <w:t xml:space="preserve">296440, Республика Крым, Черноморский район, с. Оленевка, ул. Ленина, д. 39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2.3. Наименование структурного подразделения: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ceh_info \* MERGEFORMAT </w:instrText>
      </w:r>
      <w:r w:rsidRPr="00964338">
        <w:rPr>
          <w:rStyle w:val="aa"/>
        </w:rPr>
        <w:fldChar w:fldCharType="separate"/>
      </w:r>
      <w:r w:rsidR="007D3B60" w:rsidRPr="007D3B60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pPr>
        <w:pStyle w:val="a6"/>
      </w:pPr>
      <w:r w:rsidRPr="00964338">
        <w:t>3. Сведения о рабочем месте:</w:t>
      </w:r>
    </w:p>
    <w:p w:rsidR="00F17946" w:rsidRPr="00964338" w:rsidRDefault="00F17946" w:rsidP="00F17946">
      <w:r w:rsidRPr="00964338">
        <w:t>3.1. Номер рабочего места:</w:t>
      </w:r>
      <w:r w:rsidRPr="00964338">
        <w:rPr>
          <w:rStyle w:val="aa"/>
        </w:rPr>
        <w:t xml:space="preserve"> </w:t>
      </w:r>
      <w:r w:rsidRPr="00964338">
        <w:rPr>
          <w:u w:val="single"/>
        </w:rPr>
        <w:fldChar w:fldCharType="begin"/>
      </w:r>
      <w:r w:rsidRPr="00964338">
        <w:rPr>
          <w:u w:val="single"/>
        </w:rPr>
        <w:instrText xml:space="preserve"> DOCVARIABLE rm_number \* MERGEFORMAT </w:instrText>
      </w:r>
      <w:r w:rsidRPr="00964338">
        <w:rPr>
          <w:u w:val="single"/>
        </w:rPr>
        <w:fldChar w:fldCharType="separate"/>
      </w:r>
      <w:r w:rsidR="007D3B60">
        <w:rPr>
          <w:u w:val="single"/>
        </w:rPr>
        <w:t xml:space="preserve"> 30А</w:t>
      </w:r>
      <w:r w:rsidRPr="00964338">
        <w:rPr>
          <w:u w:val="single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3.2. Наименование рабочего места: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rm_name \* MERGEFORMAT </w:instrText>
      </w:r>
      <w:r w:rsidRPr="00964338">
        <w:rPr>
          <w:rStyle w:val="aa"/>
        </w:rPr>
        <w:fldChar w:fldCharType="separate"/>
      </w:r>
      <w:r w:rsidR="007D3B60" w:rsidRPr="007D3B60">
        <w:rPr>
          <w:rStyle w:val="aa"/>
        </w:rPr>
        <w:t xml:space="preserve"> Учитель физической культуры (Учитель) </w:t>
      </w:r>
      <w:r w:rsidRPr="00964338">
        <w:rPr>
          <w:rStyle w:val="aa"/>
        </w:rPr>
        <w:fldChar w:fldCharType="end"/>
      </w:r>
    </w:p>
    <w:p w:rsidR="00F17946" w:rsidRPr="00964338" w:rsidRDefault="00F17946" w:rsidP="00F17946">
      <w:r w:rsidRPr="00964338">
        <w:t>3.3. Код по ОК 016-94: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codeok \* MERGEFORMAT </w:instrText>
      </w:r>
      <w:r w:rsidRPr="00964338">
        <w:rPr>
          <w:rStyle w:val="aa"/>
        </w:rPr>
        <w:fldChar w:fldCharType="separate"/>
      </w:r>
      <w:r w:rsidR="007D3B60" w:rsidRPr="007D3B60">
        <w:rPr>
          <w:rStyle w:val="aa"/>
        </w:rPr>
        <w:t xml:space="preserve"> 27244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3F0672" w:rsidRPr="00964338" w:rsidRDefault="003F0672" w:rsidP="003F0672">
      <w:pPr>
        <w:pStyle w:val="a6"/>
      </w:pPr>
      <w:r w:rsidRPr="00964338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F0672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5" w:name="si_factory_num"/>
            <w:bookmarkEnd w:id="5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6" w:name="si_sertif"/>
            <w:bookmarkEnd w:id="6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7" w:name="si_date"/>
            <w:bookmarkEnd w:id="7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8" w:name="si_err"/>
            <w:bookmarkEnd w:id="8"/>
            <w:r w:rsidRPr="00964338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9" w:name="si_cond_sv"/>
            <w:bookmarkEnd w:id="9"/>
            <w:r w:rsidRPr="00964338">
              <w:t>Условия эксплуатации</w:t>
            </w:r>
          </w:p>
        </w:tc>
      </w:tr>
      <w:tr w:rsidR="00FC584D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FC584D" w:rsidRPr="00964338" w:rsidRDefault="00FC584D" w:rsidP="00FC584D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584D" w:rsidRPr="00964338" w:rsidRDefault="00FC584D" w:rsidP="00132649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584D" w:rsidRPr="00964338" w:rsidRDefault="00FC584D" w:rsidP="00132649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584D" w:rsidRPr="00964338" w:rsidRDefault="00FC584D" w:rsidP="00132649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584D" w:rsidRPr="00964338" w:rsidRDefault="00FC584D" w:rsidP="00132649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FC584D" w:rsidRPr="00964338" w:rsidRDefault="00FC584D" w:rsidP="00132649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F0672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0" w:name="si_os_table"/>
            <w:bookmarkEnd w:id="10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1" w:name="si_os_factory_num"/>
            <w:bookmarkEnd w:id="11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2" w:name="si_os_sertif"/>
            <w:bookmarkEnd w:id="12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3" w:name="si_os_date"/>
            <w:bookmarkEnd w:id="13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4" w:name="si_os_err"/>
            <w:bookmarkEnd w:id="14"/>
            <w:r w:rsidRPr="00964338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5" w:name="si_os_cond_sv"/>
            <w:bookmarkEnd w:id="15"/>
            <w:r w:rsidRPr="00964338">
              <w:t>Условия эксплуатации</w:t>
            </w:r>
          </w:p>
        </w:tc>
      </w:tr>
      <w:tr w:rsidR="00FC584D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FC584D" w:rsidRPr="00964338" w:rsidRDefault="00FC584D" w:rsidP="00FC584D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584D" w:rsidRPr="00964338" w:rsidRDefault="00FC584D" w:rsidP="00132649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584D" w:rsidRPr="00964338" w:rsidRDefault="00FC584D" w:rsidP="00132649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584D" w:rsidRPr="00964338" w:rsidRDefault="00FC584D" w:rsidP="00132649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584D" w:rsidRPr="00964338" w:rsidRDefault="00FC584D" w:rsidP="00132649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FC584D" w:rsidRPr="00964338" w:rsidRDefault="00FC584D" w:rsidP="00132649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F0672" w:rsidRPr="00964338" w:rsidRDefault="003F0672" w:rsidP="003F0672">
      <w:pPr>
        <w:spacing w:before="120"/>
        <w:rPr>
          <w:b/>
        </w:rPr>
      </w:pPr>
      <w:r w:rsidRPr="00964338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964338">
        <w:rPr>
          <w:b/>
        </w:rPr>
        <w:t xml:space="preserve"> ПДУ, нормативные значения измеряемого и оцениваемого фактора:</w:t>
      </w:r>
      <w:r w:rsidRPr="00964338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3F0672" w:rsidRPr="00964338" w:rsidTr="00B12634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lastRenderedPageBreak/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B12634" w:rsidRPr="00964338" w:rsidTr="00B12634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634" w:rsidRPr="00964338" w:rsidRDefault="00B12634" w:rsidP="00B1263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12634" w:rsidRPr="00964338" w:rsidRDefault="00B12634" w:rsidP="00B1263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B12634" w:rsidRPr="00964338" w:rsidTr="001326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634" w:rsidRDefault="00B12634" w:rsidP="00B1263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12634" w:rsidRDefault="00B12634" w:rsidP="00B1263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964338" w:rsidRPr="00DE50AE" w:rsidRDefault="00964338" w:rsidP="00964338">
      <w:pPr>
        <w:spacing w:before="120"/>
        <w:rPr>
          <w:b/>
          <w:color w:val="000000"/>
        </w:rPr>
      </w:pPr>
      <w:r w:rsidRPr="00DE50AE">
        <w:rPr>
          <w:b/>
          <w:color w:val="000000"/>
        </w:rPr>
        <w:t>6.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964338" w:rsidRPr="00DE50AE" w:rsidTr="00B1263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7" w:name="os2_zone"/>
            <w:bookmarkEnd w:id="17"/>
            <w:r w:rsidRPr="00DE50AE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8" w:name="os2_temp"/>
            <w:bookmarkEnd w:id="18"/>
            <w:r w:rsidRPr="00DE50AE">
              <w:t xml:space="preserve">Температура воздуха, </w:t>
            </w:r>
            <w:r w:rsidRPr="00DE50AE">
              <w:rPr>
                <w:vertAlign w:val="superscript"/>
              </w:rPr>
              <w:t>o</w:t>
            </w:r>
            <w:r w:rsidRPr="00DE50AE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9" w:name="os2_press"/>
            <w:bookmarkEnd w:id="19"/>
            <w:r w:rsidRPr="00DE50AE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0" w:name="os2_vlag"/>
            <w:bookmarkEnd w:id="20"/>
            <w:r w:rsidRPr="00DE50AE">
              <w:t>Относительная влажность, %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1" w:name="os2_skor"/>
            <w:bookmarkEnd w:id="21"/>
            <w:r w:rsidRPr="00DE50AE">
              <w:t>Скорость воздуха, м/с</w:t>
            </w:r>
          </w:p>
        </w:tc>
      </w:tr>
      <w:tr w:rsidR="00B12634" w:rsidRPr="00DE50AE" w:rsidTr="00B1263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B12634" w:rsidRPr="00053BE2" w:rsidRDefault="00B12634" w:rsidP="00B12634">
            <w:pPr>
              <w:pStyle w:val="a8"/>
            </w:pPr>
            <w:r>
              <w:t>Спортивный зал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B12634" w:rsidRPr="00053BE2" w:rsidRDefault="00B12634" w:rsidP="00B12634">
            <w:pPr>
              <w:pStyle w:val="a8"/>
            </w:pPr>
            <w:r>
              <w:t>18.5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B12634" w:rsidRPr="00053BE2" w:rsidRDefault="00B12634" w:rsidP="00B12634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B12634" w:rsidRPr="00053BE2" w:rsidRDefault="00B12634" w:rsidP="00B12634">
            <w:pPr>
              <w:pStyle w:val="a8"/>
            </w:pPr>
            <w:r>
              <w:t>45.6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12634" w:rsidRPr="00053BE2" w:rsidRDefault="00B12634" w:rsidP="00B12634">
            <w:pPr>
              <w:pStyle w:val="a8"/>
            </w:pPr>
            <w:r>
              <w:t>0.1</w:t>
            </w:r>
          </w:p>
        </w:tc>
      </w:tr>
    </w:tbl>
    <w:p w:rsidR="005859B9" w:rsidRPr="00964338" w:rsidRDefault="00F611B9" w:rsidP="005859B9">
      <w:pPr>
        <w:pStyle w:val="a6"/>
      </w:pPr>
      <w:r w:rsidRPr="00964338">
        <w:t>7</w:t>
      </w:r>
      <w:r w:rsidR="005859B9" w:rsidRPr="00964338">
        <w:t xml:space="preserve">. Краткое описание выполняемой работы: </w:t>
      </w:r>
    </w:p>
    <w:p w:rsidR="005859B9" w:rsidRPr="00964338" w:rsidRDefault="007D3B60" w:rsidP="005859B9">
      <w:fldSimple w:instr=" DOCVARIABLE operac \* MERGEFORMAT ">
        <w:r w:rsidR="00B12634" w:rsidRPr="00B12634">
          <w:t xml:space="preserve"> Работа с детьми, оформление документов </w:t>
        </w:r>
      </w:fldSimple>
    </w:p>
    <w:p w:rsidR="00FC4076" w:rsidRPr="00964338" w:rsidRDefault="00F611B9" w:rsidP="00FC4076">
      <w:pPr>
        <w:pStyle w:val="a6"/>
      </w:pPr>
      <w:r w:rsidRPr="00964338">
        <w:t>8</w:t>
      </w:r>
      <w:r w:rsidR="00FC4076" w:rsidRPr="00964338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24"/>
        <w:gridCol w:w="2330"/>
        <w:gridCol w:w="2182"/>
        <w:gridCol w:w="1458"/>
      </w:tblGrid>
      <w:tr w:rsidR="00FC4076" w:rsidRPr="00964338" w:rsidTr="00F611B9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2" w:name="main_table"/>
            <w:bookmarkStart w:id="23" w:name="param_column"/>
            <w:bookmarkEnd w:id="22"/>
            <w:bookmarkEnd w:id="23"/>
            <w:r w:rsidRPr="00964338">
              <w:t>Показатели напряженности</w:t>
            </w:r>
          </w:p>
          <w:p w:rsidR="00FC4076" w:rsidRPr="00964338" w:rsidRDefault="00FC4076" w:rsidP="00FC4076">
            <w:pPr>
              <w:pStyle w:val="a8"/>
            </w:pPr>
            <w:r w:rsidRPr="00964338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4" w:name="fact_column"/>
            <w:bookmarkEnd w:id="24"/>
            <w:r w:rsidRPr="00964338">
              <w:t>Фактическое значение</w:t>
            </w:r>
            <w:r w:rsidRPr="00964338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5" w:name="norm_column"/>
            <w:bookmarkEnd w:id="25"/>
            <w:r w:rsidRPr="00964338">
              <w:t>Предельно допустимое</w:t>
            </w:r>
            <w:r w:rsidRPr="00964338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6" w:name="kut_column"/>
            <w:bookmarkEnd w:id="26"/>
            <w:r w:rsidRPr="00964338">
              <w:t>Класс условий труда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7" w:name="s06"/>
            <w:bookmarkEnd w:id="27"/>
            <w:r w:rsidRPr="00964338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357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175</w:t>
            </w:r>
          </w:p>
        </w:tc>
        <w:tc>
          <w:tcPr>
            <w:tcW w:w="1474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8" w:name="s07"/>
            <w:bookmarkEnd w:id="28"/>
            <w:r w:rsidRPr="00964338">
              <w:t>Число производственных объектов одновременного наблюдения, ед.</w:t>
            </w:r>
          </w:p>
        </w:tc>
        <w:tc>
          <w:tcPr>
            <w:tcW w:w="2357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10</w:t>
            </w:r>
          </w:p>
        </w:tc>
        <w:tc>
          <w:tcPr>
            <w:tcW w:w="1474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cantSplit/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9" w:name="s09"/>
            <w:bookmarkEnd w:id="29"/>
            <w:r w:rsidRPr="00964338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50</w:t>
            </w:r>
          </w:p>
        </w:tc>
        <w:tc>
          <w:tcPr>
            <w:tcW w:w="1474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0" w:name="s13"/>
            <w:bookmarkEnd w:id="30"/>
            <w:r w:rsidRPr="00964338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357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до 20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20</w:t>
            </w:r>
          </w:p>
        </w:tc>
        <w:tc>
          <w:tcPr>
            <w:tcW w:w="1474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2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1" w:name="s18"/>
            <w:bookmarkEnd w:id="31"/>
            <w:r w:rsidRPr="00964338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357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более 6</w:t>
            </w:r>
          </w:p>
        </w:tc>
        <w:tc>
          <w:tcPr>
            <w:tcW w:w="1474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2" w:name="s21"/>
            <w:bookmarkEnd w:id="32"/>
            <w:r w:rsidRPr="00964338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менее 80</w:t>
            </w:r>
          </w:p>
        </w:tc>
        <w:tc>
          <w:tcPr>
            <w:tcW w:w="1474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-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F0672" w:rsidRPr="00FC584D" w:rsidTr="00FC584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C584D" w:rsidRDefault="00FC584D" w:rsidP="00132649">
            <w:pPr>
              <w:pStyle w:val="a8"/>
            </w:pPr>
            <w:r w:rsidRPr="00FC584D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C584D" w:rsidRDefault="003F0672" w:rsidP="00132649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C584D" w:rsidRDefault="00FC584D" w:rsidP="00132649">
            <w:pPr>
              <w:pStyle w:val="a8"/>
            </w:pPr>
            <w:r w:rsidRPr="00FC584D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C584D" w:rsidRDefault="003F0672" w:rsidP="00132649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C584D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FC584D" w:rsidRDefault="003F0672" w:rsidP="00132649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C584D" w:rsidRDefault="00FC584D" w:rsidP="00132649">
            <w:pPr>
              <w:pStyle w:val="a8"/>
            </w:pPr>
            <w:r w:rsidRPr="00FC584D">
              <w:t>Лобачева Наталья Владиславовна</w:t>
            </w:r>
          </w:p>
        </w:tc>
      </w:tr>
      <w:tr w:rsidR="003F0672" w:rsidRPr="00FC584D" w:rsidTr="00FC584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FC584D" w:rsidRDefault="00FC584D" w:rsidP="00132649">
            <w:pPr>
              <w:pStyle w:val="a8"/>
              <w:rPr>
                <w:b/>
                <w:vertAlign w:val="superscript"/>
              </w:rPr>
            </w:pPr>
            <w:r w:rsidRPr="00FC584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FC584D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F0672" w:rsidRPr="00FC584D" w:rsidRDefault="00FC584D" w:rsidP="00132649">
            <w:pPr>
              <w:pStyle w:val="a8"/>
              <w:rPr>
                <w:b/>
                <w:vertAlign w:val="superscript"/>
              </w:rPr>
            </w:pPr>
            <w:r w:rsidRPr="00FC584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FC584D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3" w:name="fio_izm_users"/>
            <w:bookmarkEnd w:id="3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F0672" w:rsidRPr="00FC584D" w:rsidRDefault="00FC584D" w:rsidP="00132649">
            <w:pPr>
              <w:pStyle w:val="a8"/>
              <w:rPr>
                <w:b/>
                <w:vertAlign w:val="superscript"/>
              </w:rPr>
            </w:pPr>
            <w:r w:rsidRPr="00FC58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FC584D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F0672" w:rsidRPr="00FC584D" w:rsidRDefault="00FC584D" w:rsidP="00132649">
            <w:pPr>
              <w:pStyle w:val="a8"/>
              <w:rPr>
                <w:b/>
                <w:vertAlign w:val="superscript"/>
              </w:rPr>
            </w:pPr>
            <w:r w:rsidRPr="00FC584D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pPr>
        <w:spacing w:before="120"/>
        <w:rPr>
          <w:rStyle w:val="a7"/>
        </w:rPr>
      </w:pPr>
      <w:r w:rsidRPr="00964338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F0672" w:rsidRPr="00FC584D" w:rsidTr="0013264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FC584D" w:rsidRDefault="00FC584D" w:rsidP="00132649">
            <w:pPr>
              <w:pStyle w:val="a8"/>
            </w:pPr>
            <w:r w:rsidRPr="00FC584D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C584D" w:rsidRDefault="003F0672" w:rsidP="0013264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FC584D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C584D" w:rsidRDefault="003F0672" w:rsidP="0013264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FC584D" w:rsidRDefault="00FC584D" w:rsidP="00132649">
            <w:pPr>
              <w:pStyle w:val="a8"/>
            </w:pPr>
            <w:r w:rsidRPr="00FC584D">
              <w:t>Богомолов Сергей Алексеевич</w:t>
            </w:r>
          </w:p>
        </w:tc>
      </w:tr>
      <w:tr w:rsidR="003F0672" w:rsidRPr="00FC584D" w:rsidTr="0013264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FC584D" w:rsidRDefault="00FC584D" w:rsidP="00132649">
            <w:pPr>
              <w:pStyle w:val="a8"/>
              <w:rPr>
                <w:b/>
                <w:vertAlign w:val="superscript"/>
              </w:rPr>
            </w:pPr>
            <w:r w:rsidRPr="00FC58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C584D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4" w:name="fio_boss"/>
            <w:bookmarkEnd w:id="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FC584D" w:rsidRDefault="00FC584D" w:rsidP="00132649">
            <w:pPr>
              <w:pStyle w:val="a8"/>
              <w:rPr>
                <w:b/>
                <w:vertAlign w:val="superscript"/>
              </w:rPr>
            </w:pPr>
            <w:r w:rsidRPr="00FC58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C584D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5" w:name="fio_boss3"/>
            <w:bookmarkEnd w:id="3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FC584D" w:rsidRDefault="00FC584D" w:rsidP="00132649">
            <w:pPr>
              <w:pStyle w:val="a8"/>
              <w:rPr>
                <w:b/>
                <w:vertAlign w:val="superscript"/>
              </w:rPr>
            </w:pPr>
            <w:r w:rsidRPr="00FC584D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r w:rsidRPr="00964338">
        <w:rPr>
          <w:rStyle w:val="a7"/>
        </w:rPr>
        <w:t>11. Заключение о соответствии требованиям:</w:t>
      </w:r>
      <w:r w:rsidRPr="00964338">
        <w:rPr>
          <w:rStyle w:val="a7"/>
        </w:rPr>
        <w:br/>
      </w:r>
      <w:r w:rsidR="00CB37B7">
        <w:rPr>
          <w:bCs/>
        </w:rPr>
        <w:fldChar w:fldCharType="begin"/>
      </w:r>
      <w:r w:rsidR="00CB37B7">
        <w:rPr>
          <w:bCs/>
        </w:rPr>
        <w:instrText xml:space="preserve"> DOCVARIABLE att_zakl \* MERGEFORMAT </w:instrText>
      </w:r>
      <w:r w:rsidR="00CB37B7">
        <w:rPr>
          <w:bCs/>
        </w:rPr>
        <w:fldChar w:fldCharType="separate"/>
      </w:r>
      <w:r w:rsidR="00B12634" w:rsidRPr="00B12634">
        <w:rPr>
          <w:bCs/>
        </w:rPr>
        <w:t>-</w:t>
      </w:r>
      <w:r w:rsidR="00B12634" w:rsidRPr="00B12634">
        <w:t xml:space="preserve"> фактический уровень вредного фактора соответствует гигиеническим нормативам;</w:t>
      </w:r>
      <w:r w:rsidR="00CB37B7">
        <w:fldChar w:fldCharType="end"/>
      </w:r>
      <w:r w:rsidRPr="00964338">
        <w:br/>
        <w:t xml:space="preserve">- класс условий труда - </w:t>
      </w:r>
      <w:fldSimple w:instr=" DOCVARIABLE class \* MERGEFORMAT ">
        <w:r w:rsidR="00B12634">
          <w:t>2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spacing w:before="120"/>
        <w:jc w:val="both"/>
        <w:rPr>
          <w:rStyle w:val="a7"/>
          <w:b w:val="0"/>
          <w:highlight w:val="green"/>
        </w:rPr>
      </w:pPr>
      <w:r w:rsidRPr="00964338">
        <w:rPr>
          <w:rStyle w:val="a7"/>
        </w:rPr>
        <w:t xml:space="preserve">Правило принятия решения: </w:t>
      </w:r>
      <w:r w:rsidRPr="00964338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964338">
        <w:t xml:space="preserve"> </w:t>
      </w:r>
      <w:r w:rsidRPr="00964338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r w:rsidRPr="00964338">
        <w:rPr>
          <w:rStyle w:val="a7"/>
        </w:rPr>
        <w:t>12. Дата составления протокола</w:t>
      </w:r>
      <w:r w:rsidRPr="00964338">
        <w:rPr>
          <w:b/>
          <w:color w:val="000000"/>
        </w:rPr>
        <w:t>:</w:t>
      </w:r>
      <w:r w:rsidRPr="00964338">
        <w:rPr>
          <w:color w:val="000000"/>
        </w:rPr>
        <w:t xml:space="preserve"> </w:t>
      </w:r>
      <w:fldSimple w:instr=" DOCVARIABLE fill_date \* MERGEFORMAT ">
        <w:r w:rsidR="006209B8">
          <w:t xml:space="preserve">26.11.2020 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rPr>
          <w:rStyle w:val="a7"/>
        </w:rPr>
      </w:pPr>
      <w:r w:rsidRPr="00964338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0672" w:rsidRPr="00FC584D" w:rsidTr="00FC584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C584D" w:rsidRDefault="00FC584D" w:rsidP="00132649">
            <w:pPr>
              <w:pStyle w:val="a8"/>
            </w:pPr>
            <w:r w:rsidRPr="00FC584D">
              <w:lastRenderedPageBreak/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C584D" w:rsidRDefault="003F0672" w:rsidP="0013264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C584D" w:rsidRDefault="00FC584D" w:rsidP="00132649">
            <w:pPr>
              <w:pStyle w:val="a8"/>
            </w:pPr>
            <w:r w:rsidRPr="00FC584D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C584D" w:rsidRDefault="003F0672" w:rsidP="0013264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C584D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FC584D" w:rsidRDefault="003F0672" w:rsidP="0013264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C584D" w:rsidRDefault="00FC584D" w:rsidP="00132649">
            <w:pPr>
              <w:pStyle w:val="a8"/>
            </w:pPr>
            <w:r w:rsidRPr="00FC584D">
              <w:t>Пугачева Елена Александровна</w:t>
            </w:r>
          </w:p>
        </w:tc>
      </w:tr>
      <w:tr w:rsidR="003F0672" w:rsidRPr="00FC584D" w:rsidTr="00FC584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FC584D" w:rsidRDefault="00FC584D" w:rsidP="00132649">
            <w:pPr>
              <w:pStyle w:val="a8"/>
              <w:rPr>
                <w:b/>
                <w:vertAlign w:val="superscript"/>
              </w:rPr>
            </w:pPr>
            <w:r w:rsidRPr="00FC584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FC584D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F0672" w:rsidRPr="00FC584D" w:rsidRDefault="00FC584D" w:rsidP="00132649">
            <w:pPr>
              <w:pStyle w:val="a8"/>
              <w:rPr>
                <w:b/>
                <w:vertAlign w:val="superscript"/>
              </w:rPr>
            </w:pPr>
            <w:r w:rsidRPr="00FC584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FC584D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0672" w:rsidRPr="00FC584D" w:rsidRDefault="00FC584D" w:rsidP="00132649">
            <w:pPr>
              <w:pStyle w:val="a8"/>
              <w:rPr>
                <w:b/>
                <w:vertAlign w:val="superscript"/>
              </w:rPr>
            </w:pPr>
            <w:r w:rsidRPr="00FC58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FC584D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F0672" w:rsidRPr="00FC584D" w:rsidRDefault="00FC584D" w:rsidP="00132649">
            <w:pPr>
              <w:pStyle w:val="a8"/>
              <w:rPr>
                <w:b/>
                <w:vertAlign w:val="superscript"/>
              </w:rPr>
            </w:pPr>
            <w:r w:rsidRPr="00FC584D">
              <w:rPr>
                <w:vertAlign w:val="superscript"/>
              </w:rPr>
              <w:t>(Ф.И.О.)</w:t>
            </w:r>
          </w:p>
        </w:tc>
      </w:tr>
    </w:tbl>
    <w:p w:rsidR="007D1852" w:rsidRPr="00964338" w:rsidRDefault="007D1852" w:rsidP="00F31233">
      <w:pPr>
        <w:spacing w:before="120"/>
      </w:pPr>
    </w:p>
    <w:sectPr w:rsidR="007D1852" w:rsidRPr="00964338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634" w:rsidRDefault="00B12634" w:rsidP="0076042D">
      <w:pPr>
        <w:pStyle w:val="a9"/>
      </w:pPr>
      <w:r>
        <w:separator/>
      </w:r>
    </w:p>
  </w:endnote>
  <w:endnote w:type="continuationSeparator" w:id="0">
    <w:p w:rsidR="00B12634" w:rsidRDefault="00B12634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7B7" w:rsidRDefault="00CB37B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EE2799" w:rsidTr="00773C41">
      <w:tc>
        <w:tcPr>
          <w:tcW w:w="4821" w:type="dxa"/>
          <w:shd w:val="clear" w:color="auto" w:fill="auto"/>
        </w:tcPr>
        <w:p w:rsidR="00EE2799" w:rsidRPr="00FB6700" w:rsidRDefault="007D3B6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30А- Н - 2327/2020/СОУТ</w:t>
          </w:r>
        </w:p>
      </w:tc>
      <w:tc>
        <w:tcPr>
          <w:tcW w:w="784" w:type="dxa"/>
          <w:shd w:val="clear" w:color="auto" w:fill="auto"/>
        </w:tcPr>
        <w:p w:rsidR="00EE2799" w:rsidRPr="00FB6700" w:rsidRDefault="00EE2799" w:rsidP="00FB6700">
          <w:pPr>
            <w:jc w:val="center"/>
            <w:rPr>
              <w:sz w:val="20"/>
              <w:szCs w:val="20"/>
            </w:rPr>
          </w:pPr>
          <w:bookmarkStart w:id="38" w:name="kolontitul2"/>
          <w:bookmarkEnd w:id="38"/>
        </w:p>
      </w:tc>
      <w:tc>
        <w:tcPr>
          <w:tcW w:w="4815" w:type="dxa"/>
          <w:shd w:val="clear" w:color="auto" w:fill="auto"/>
        </w:tcPr>
        <w:p w:rsidR="00EE2799" w:rsidRPr="00FB6700" w:rsidRDefault="00EE2799" w:rsidP="00FB670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B6700">
            <w:rPr>
              <w:rStyle w:val="ad"/>
              <w:sz w:val="20"/>
              <w:szCs w:val="20"/>
            </w:rPr>
            <w:t xml:space="preserve">Стр.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PAGE 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6209B8">
            <w:rPr>
              <w:rStyle w:val="ad"/>
              <w:noProof/>
              <w:sz w:val="20"/>
              <w:szCs w:val="20"/>
            </w:rPr>
            <w:t>2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из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 </w:instrText>
          </w:r>
          <w:r w:rsidRPr="00FB670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B670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6209B8" w:rsidRPr="006209B8">
            <w:rPr>
              <w:rStyle w:val="ad"/>
              <w:noProof/>
              <w:sz w:val="20"/>
            </w:rPr>
            <w:t>3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773C41">
    <w:pPr>
      <w:pStyle w:val="ac"/>
    </w:pPr>
    <w:r>
      <w:rPr>
        <w:sz w:val="16"/>
        <w:szCs w:val="16"/>
      </w:rPr>
      <w:t>Протокол измерений не может быть частично или полностью воспроизведен без письменного разрешения испытательной лаборатории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7B7" w:rsidRDefault="00CB37B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634" w:rsidRDefault="00B12634" w:rsidP="0076042D">
      <w:pPr>
        <w:pStyle w:val="a9"/>
      </w:pPr>
      <w:r>
        <w:separator/>
      </w:r>
    </w:p>
  </w:footnote>
  <w:footnote w:type="continuationSeparator" w:id="0">
    <w:p w:rsidR="00B12634" w:rsidRDefault="00B12634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7B7" w:rsidRDefault="00CB37B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7B7" w:rsidRDefault="00CB37B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7B7" w:rsidRDefault="00CB37B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2;  30А, 31А (30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Напряженность"/>
    <w:docVar w:name="fac_name2" w:val="Напряженность"/>
    <w:docVar w:name="facid" w:val="14"/>
    <w:docVar w:name="fact_adr" w:val="   "/>
    <w:docVar w:name="fill_date" w:val="26.11.2020"/>
    <w:docVar w:name="footer_num" w:val="Протокол № 30А- Н - 2327/2020/СОУТ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30А- Н - 2327/2020/СОУТ"/>
    <w:docVar w:name="num_form" w:val="2"/>
    <w:docVar w:name="oborud" w:val=" Не применяется "/>
    <w:docVar w:name="operac" w:val=" Работа с детьми, оформление документов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B9B82E02F8CE40A0B037BF054C55A5CD"/>
    <w:docVar w:name="rm_id" w:val="30"/>
    <w:docVar w:name="rm_name" w:val=" Учитель физической культуры (Учитель) "/>
    <w:docVar w:name="rm_number" w:val=" 30А"/>
    <w:docVar w:name="si_guids" w:val="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napr_prg_sout.dot"/>
    <w:docVar w:name="test_date" w:val="   "/>
    <w:docVar w:name="timesmena" w:val="432"/>
    <w:docVar w:name="tools" w:val=" Не используются "/>
    <w:docVar w:name="version" w:val="51"/>
  </w:docVars>
  <w:rsids>
    <w:rsidRoot w:val="00B12634"/>
    <w:rsid w:val="00025683"/>
    <w:rsid w:val="00046815"/>
    <w:rsid w:val="0005566C"/>
    <w:rsid w:val="000D1F5B"/>
    <w:rsid w:val="00110025"/>
    <w:rsid w:val="00132649"/>
    <w:rsid w:val="001429B1"/>
    <w:rsid w:val="001607C8"/>
    <w:rsid w:val="001F4D8D"/>
    <w:rsid w:val="00234932"/>
    <w:rsid w:val="00234ED4"/>
    <w:rsid w:val="002E55C6"/>
    <w:rsid w:val="00305B2F"/>
    <w:rsid w:val="00367816"/>
    <w:rsid w:val="003876C3"/>
    <w:rsid w:val="003C24DB"/>
    <w:rsid w:val="003F0672"/>
    <w:rsid w:val="0040104A"/>
    <w:rsid w:val="00402CAC"/>
    <w:rsid w:val="00426B3D"/>
    <w:rsid w:val="00444410"/>
    <w:rsid w:val="004A47AD"/>
    <w:rsid w:val="004C4DB2"/>
    <w:rsid w:val="004C6E55"/>
    <w:rsid w:val="004E6766"/>
    <w:rsid w:val="004F1F97"/>
    <w:rsid w:val="00530C53"/>
    <w:rsid w:val="00563E94"/>
    <w:rsid w:val="00576095"/>
    <w:rsid w:val="005859B9"/>
    <w:rsid w:val="005A3A36"/>
    <w:rsid w:val="005B466C"/>
    <w:rsid w:val="005B7FE8"/>
    <w:rsid w:val="005C0A9A"/>
    <w:rsid w:val="005E3323"/>
    <w:rsid w:val="006209B8"/>
    <w:rsid w:val="00674E86"/>
    <w:rsid w:val="0069682B"/>
    <w:rsid w:val="006C28B3"/>
    <w:rsid w:val="007049EB"/>
    <w:rsid w:val="00710271"/>
    <w:rsid w:val="00717C9F"/>
    <w:rsid w:val="00722257"/>
    <w:rsid w:val="00745D40"/>
    <w:rsid w:val="0076042D"/>
    <w:rsid w:val="00773C41"/>
    <w:rsid w:val="00794E17"/>
    <w:rsid w:val="007A4C5E"/>
    <w:rsid w:val="007D1852"/>
    <w:rsid w:val="007D2CEA"/>
    <w:rsid w:val="007D3B60"/>
    <w:rsid w:val="00883461"/>
    <w:rsid w:val="008C739D"/>
    <w:rsid w:val="008D5F6D"/>
    <w:rsid w:val="008E68DE"/>
    <w:rsid w:val="0090588D"/>
    <w:rsid w:val="0092778A"/>
    <w:rsid w:val="00964338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12634"/>
    <w:rsid w:val="00B53EFE"/>
    <w:rsid w:val="00BA5029"/>
    <w:rsid w:val="00BB5629"/>
    <w:rsid w:val="00BC2F3C"/>
    <w:rsid w:val="00BF498E"/>
    <w:rsid w:val="00C02721"/>
    <w:rsid w:val="00C3083C"/>
    <w:rsid w:val="00CB37B7"/>
    <w:rsid w:val="00CE3307"/>
    <w:rsid w:val="00D74283"/>
    <w:rsid w:val="00D76DF8"/>
    <w:rsid w:val="00DB5302"/>
    <w:rsid w:val="00DD6B1F"/>
    <w:rsid w:val="00E124F4"/>
    <w:rsid w:val="00E36337"/>
    <w:rsid w:val="00EB72AD"/>
    <w:rsid w:val="00EC1DDA"/>
    <w:rsid w:val="00EC37A1"/>
    <w:rsid w:val="00EE2799"/>
    <w:rsid w:val="00EF1806"/>
    <w:rsid w:val="00EF3DC4"/>
    <w:rsid w:val="00F17946"/>
    <w:rsid w:val="00F31233"/>
    <w:rsid w:val="00F35EF0"/>
    <w:rsid w:val="00F611B9"/>
    <w:rsid w:val="00F74CCB"/>
    <w:rsid w:val="00F76072"/>
    <w:rsid w:val="00FB001B"/>
    <w:rsid w:val="00FB6700"/>
    <w:rsid w:val="00FC4076"/>
    <w:rsid w:val="00FC584D"/>
    <w:rsid w:val="00FC755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7BF5C8E1-6D0B-44D6-86C1-1B984C4B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0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2020-11-20T08:49:00Z</dcterms:created>
  <dcterms:modified xsi:type="dcterms:W3CDTF">2020-11-26T13:41:00Z</dcterms:modified>
</cp:coreProperties>
</file>